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E39C48" w14:textId="77777777" w:rsidR="00391016" w:rsidRDefault="00391016" w:rsidP="003910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Margaret PLAYSTEDE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fl.1426)</w:t>
      </w:r>
    </w:p>
    <w:p w14:paraId="71EF7874" w14:textId="77777777" w:rsidR="00391016" w:rsidRDefault="00391016" w:rsidP="003910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Hertfordshire.</w:t>
      </w:r>
    </w:p>
    <w:p w14:paraId="0AECF58D" w14:textId="77777777" w:rsidR="00391016" w:rsidRDefault="00391016" w:rsidP="003910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94DBFE" w14:textId="77777777" w:rsidR="00391016" w:rsidRDefault="00391016" w:rsidP="003910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C87AD6" w14:textId="77777777" w:rsidR="00391016" w:rsidRDefault="00391016" w:rsidP="003910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Thomas(q.v.).</w:t>
      </w:r>
    </w:p>
    <w:p w14:paraId="421D3C3C" w14:textId="77777777" w:rsidR="00391016" w:rsidRDefault="00391016" w:rsidP="003910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ed.William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Brigg, pub.1895 vol.1 p.105)</w:t>
      </w:r>
    </w:p>
    <w:p w14:paraId="769C9120" w14:textId="77777777" w:rsidR="00391016" w:rsidRDefault="00391016" w:rsidP="003910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7875D4" w14:textId="77777777" w:rsidR="00391016" w:rsidRDefault="00391016" w:rsidP="003910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4D33EF" w14:textId="77777777" w:rsidR="00391016" w:rsidRDefault="00391016" w:rsidP="003910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1426</w:t>
      </w:r>
      <w:r>
        <w:rPr>
          <w:rFonts w:ascii="Times New Roman" w:hAnsi="Times New Roman" w:cs="Times New Roman"/>
          <w:sz w:val="24"/>
          <w:szCs w:val="24"/>
        </w:rPr>
        <w:tab/>
        <w:t>Thomas appointed her as a joint executor of his Will.   (ibid.)</w:t>
      </w:r>
    </w:p>
    <w:p w14:paraId="5BCE43A5" w14:textId="77777777" w:rsidR="00391016" w:rsidRDefault="00391016" w:rsidP="003910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05F978" w14:textId="77777777" w:rsidR="00391016" w:rsidRDefault="00391016" w:rsidP="003910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4032FA" w14:textId="77777777" w:rsidR="00391016" w:rsidRDefault="00391016" w:rsidP="003910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February 2021</w:t>
      </w:r>
    </w:p>
    <w:p w14:paraId="5A260F9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BD9390" w14:textId="77777777" w:rsidR="00391016" w:rsidRDefault="00391016" w:rsidP="009139A6">
      <w:r>
        <w:separator/>
      </w:r>
    </w:p>
  </w:endnote>
  <w:endnote w:type="continuationSeparator" w:id="0">
    <w:p w14:paraId="1C48E464" w14:textId="77777777" w:rsidR="00391016" w:rsidRDefault="0039101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431BD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7A212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2F9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323210" w14:textId="77777777" w:rsidR="00391016" w:rsidRDefault="00391016" w:rsidP="009139A6">
      <w:r>
        <w:separator/>
      </w:r>
    </w:p>
  </w:footnote>
  <w:footnote w:type="continuationSeparator" w:id="0">
    <w:p w14:paraId="7B3E384F" w14:textId="77777777" w:rsidR="00391016" w:rsidRDefault="0039101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4F732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D3A0B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6B7CC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016"/>
    <w:rsid w:val="000666E0"/>
    <w:rsid w:val="002510B7"/>
    <w:rsid w:val="00391016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C2729"/>
  <w15:chartTrackingRefBased/>
  <w15:docId w15:val="{E0046B97-1F36-4280-BD8B-3E312D45A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2021-02-27T10:43:00Z</dcterms:created>
  <dcterms:modified xsi:type="dcterms:W3CDTF">2021-02-27T10:43:00Z</dcterms:modified>
</cp:coreProperties>
</file>